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5"/>
        <w:gridCol w:w="5089"/>
      </w:tblGrid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40F1C" w:rsidRDefault="00040F1C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040F1C" w:rsidRDefault="00040F1C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E01FD7" w:rsidRPr="008A7ED4" w:rsidRDefault="00040F1C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A7ED4">
              <w:rPr>
                <w:color w:val="000000"/>
                <w:sz w:val="18"/>
                <w:szCs w:val="18"/>
              </w:rPr>
              <w:t xml:space="preserve"> 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A7ED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040F1C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040F1C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E01FD7" w:rsidRPr="008A7ED4" w:rsidRDefault="00E01FD7" w:rsidP="00E01FD7">
      <w:pPr>
        <w:pStyle w:val="1"/>
      </w:pPr>
    </w:p>
    <w:p w:rsidR="00FB001B" w:rsidRPr="008A7ED4" w:rsidRDefault="00367816" w:rsidP="00367816">
      <w:pPr>
        <w:pStyle w:val="1"/>
      </w:pPr>
      <w:r w:rsidRPr="008A7ED4">
        <w:t>ПРОТОКОЛ</w:t>
      </w:r>
      <w:r w:rsidR="00FB001B" w:rsidRPr="008A7ED4">
        <w:rPr>
          <w:caps/>
        </w:rPr>
        <w:br/>
      </w:r>
      <w:r w:rsidR="00754D38" w:rsidRPr="008A7ED4">
        <w:t xml:space="preserve">проведения исследований (испытаний) и измерений </w:t>
      </w:r>
      <w:r w:rsidR="00E36337" w:rsidRPr="008A7ED4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r w:rsidRPr="008A7ED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8A7ED4" w:rsidRDefault="00583FF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9- О - 2327/2020/СОУТ</w:t>
            </w:r>
          </w:p>
        </w:tc>
      </w:tr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883461">
            <w:pPr>
              <w:pStyle w:val="a9"/>
              <w:rPr>
                <w:bCs/>
              </w:rPr>
            </w:pPr>
            <w:r w:rsidRPr="008A7ED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8A7ED4" w:rsidRDefault="00FD2BA8" w:rsidP="00AD14A4">
      <w:r w:rsidRPr="008A7ED4">
        <w:rPr>
          <w:rStyle w:val="a7"/>
        </w:rPr>
        <w:t xml:space="preserve">1. </w:t>
      </w:r>
      <w:r w:rsidR="00FB001B" w:rsidRPr="008A7ED4">
        <w:rPr>
          <w:rStyle w:val="a7"/>
        </w:rPr>
        <w:t xml:space="preserve">Дата проведения </w:t>
      </w:r>
      <w:r w:rsidR="00367816" w:rsidRPr="008A7ED4">
        <w:rPr>
          <w:rStyle w:val="a7"/>
        </w:rPr>
        <w:t xml:space="preserve">измерений </w:t>
      </w:r>
      <w:r w:rsidR="00234932" w:rsidRPr="008A7ED4">
        <w:rPr>
          <w:rStyle w:val="a7"/>
        </w:rPr>
        <w:t>(</w:t>
      </w:r>
      <w:r w:rsidR="00367816" w:rsidRPr="008A7ED4">
        <w:rPr>
          <w:rStyle w:val="a7"/>
        </w:rPr>
        <w:t>оценки</w:t>
      </w:r>
      <w:r w:rsidR="00234932" w:rsidRPr="008A7ED4">
        <w:rPr>
          <w:rStyle w:val="a7"/>
        </w:rPr>
        <w:t>):</w:t>
      </w:r>
      <w:r w:rsidR="00234932" w:rsidRPr="008A7ED4">
        <w:t xml:space="preserve"> </w:t>
      </w:r>
      <w:fldSimple w:instr=" DOCVARIABLE izm_date \* MERGEFORMAT ">
        <w:r w:rsidR="005913F4">
          <w:t xml:space="preserve">03.11.2020 </w:t>
        </w:r>
      </w:fldSimple>
    </w:p>
    <w:p w:rsidR="000624A8" w:rsidRPr="008A7ED4" w:rsidRDefault="000624A8" w:rsidP="000624A8">
      <w:pPr>
        <w:pStyle w:val="a6"/>
      </w:pPr>
      <w:r w:rsidRPr="008A7ED4">
        <w:t>2. Сведения о работодателе:</w:t>
      </w:r>
    </w:p>
    <w:p w:rsidR="000624A8" w:rsidRPr="008A7ED4" w:rsidRDefault="000624A8" w:rsidP="000624A8">
      <w:r w:rsidRPr="008A7ED4">
        <w:t>2.1. Наименование 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rbtd_name \* MERGEFORMAT </w:instrText>
      </w:r>
      <w:r w:rsidRPr="008A7ED4">
        <w:rPr>
          <w:rStyle w:val="aa"/>
        </w:rPr>
        <w:fldChar w:fldCharType="separate"/>
      </w:r>
      <w:r w:rsidR="00583FF0" w:rsidRPr="00583FF0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2.2. Место нахождения и место осуществления деятельности 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rbtd_adr \* MERGEFORMAT </w:instrText>
      </w:r>
      <w:r w:rsidRPr="008A7ED4">
        <w:rPr>
          <w:rStyle w:val="aa"/>
        </w:rPr>
        <w:fldChar w:fldCharType="separate"/>
      </w:r>
      <w:r w:rsidR="00583FF0" w:rsidRPr="00583FF0">
        <w:rPr>
          <w:rStyle w:val="aa"/>
        </w:rPr>
        <w:t xml:space="preserve">296440, Республика Крым, Черноморский район, с. Оленевка, ул. Ленина, д. 39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2.3. Наименование структурного подразделения: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ceh_info \* MERGEFORMAT </w:instrText>
      </w:r>
      <w:r w:rsidRPr="008A7ED4">
        <w:rPr>
          <w:rStyle w:val="aa"/>
        </w:rPr>
        <w:fldChar w:fldCharType="separate"/>
      </w:r>
      <w:r w:rsidR="00583FF0" w:rsidRPr="00583FF0">
        <w:rPr>
          <w:rStyle w:val="aa"/>
        </w:rPr>
        <w:t xml:space="preserve"> Служащие, МБОУ «Оленевская средняя школа», с. Оленевка, ул. Ленина, 39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pPr>
        <w:pStyle w:val="a6"/>
      </w:pPr>
      <w:r w:rsidRPr="008A7ED4">
        <w:t>3. Сведения о рабочем месте:</w:t>
      </w:r>
    </w:p>
    <w:p w:rsidR="000624A8" w:rsidRPr="008A7ED4" w:rsidRDefault="000624A8" w:rsidP="000624A8">
      <w:r w:rsidRPr="008A7ED4">
        <w:t>3.1. Номер рабочего места:</w:t>
      </w:r>
      <w:r w:rsidRPr="008A7ED4">
        <w:rPr>
          <w:rStyle w:val="aa"/>
        </w:rPr>
        <w:t xml:space="preserve"> </w:t>
      </w:r>
      <w:r w:rsidRPr="008A7ED4">
        <w:rPr>
          <w:u w:val="single"/>
        </w:rPr>
        <w:fldChar w:fldCharType="begin"/>
      </w:r>
      <w:r w:rsidRPr="008A7ED4">
        <w:rPr>
          <w:u w:val="single"/>
        </w:rPr>
        <w:instrText xml:space="preserve"> DOCVARIABLE rm_number \* MERGEFORMAT </w:instrText>
      </w:r>
      <w:r w:rsidRPr="008A7ED4">
        <w:rPr>
          <w:u w:val="single"/>
        </w:rPr>
        <w:fldChar w:fldCharType="separate"/>
      </w:r>
      <w:r w:rsidR="00583FF0">
        <w:rPr>
          <w:u w:val="single"/>
        </w:rPr>
        <w:t xml:space="preserve"> 9</w:t>
      </w:r>
      <w:r w:rsidRPr="008A7ED4">
        <w:rPr>
          <w:u w:val="single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3.2. Наименование рабочего места: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rm_name \* MERGEFORMAT </w:instrText>
      </w:r>
      <w:r w:rsidRPr="008A7ED4">
        <w:rPr>
          <w:rStyle w:val="aa"/>
        </w:rPr>
        <w:fldChar w:fldCharType="separate"/>
      </w:r>
      <w:r w:rsidR="00583FF0" w:rsidRPr="00583FF0">
        <w:rPr>
          <w:rStyle w:val="aa"/>
        </w:rPr>
        <w:t xml:space="preserve"> Библиотекарь </w:t>
      </w:r>
      <w:r w:rsidRPr="008A7ED4">
        <w:rPr>
          <w:rStyle w:val="aa"/>
        </w:rPr>
        <w:fldChar w:fldCharType="end"/>
      </w:r>
    </w:p>
    <w:p w:rsidR="000624A8" w:rsidRPr="008A7ED4" w:rsidRDefault="000624A8" w:rsidP="000624A8">
      <w:r w:rsidRPr="008A7ED4">
        <w:t>3.3. Код по ОК 016-94: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codeok \* MERGEFORMAT </w:instrText>
      </w:r>
      <w:r w:rsidRPr="008A7ED4">
        <w:rPr>
          <w:rStyle w:val="aa"/>
        </w:rPr>
        <w:fldChar w:fldCharType="separate"/>
      </w:r>
      <w:r w:rsidR="00583FF0" w:rsidRPr="00583FF0">
        <w:rPr>
          <w:rStyle w:val="aa"/>
        </w:rPr>
        <w:t xml:space="preserve"> 20316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E01FD7" w:rsidRPr="008A7ED4" w:rsidRDefault="00E01FD7" w:rsidP="00E01FD7">
      <w:pPr>
        <w:pStyle w:val="a6"/>
      </w:pPr>
      <w:r w:rsidRPr="008A7ED4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E01FD7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8A7ED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5" w:name="si_factory_num"/>
            <w:bookmarkEnd w:id="5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6" w:name="si_sertif"/>
            <w:bookmarkEnd w:id="6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7" w:name="si_date"/>
            <w:bookmarkEnd w:id="7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8" w:name="si_err"/>
            <w:bookmarkEnd w:id="8"/>
            <w:r w:rsidRPr="008A7ED4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9" w:name="si_cond_sv"/>
            <w:bookmarkEnd w:id="9"/>
            <w:r w:rsidRPr="008A7ED4">
              <w:t>Условия эксплуатации</w:t>
            </w:r>
          </w:p>
        </w:tc>
      </w:tr>
      <w:tr w:rsidR="005913F4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5913F4" w:rsidRPr="008A7ED4" w:rsidRDefault="005913F4" w:rsidP="005913F4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913F4" w:rsidRPr="008A7ED4" w:rsidRDefault="005913F4" w:rsidP="00B42406">
            <w:pPr>
              <w:pStyle w:val="a8"/>
            </w:pPr>
            <w:r>
              <w:t>33 7101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913F4" w:rsidRPr="008A7ED4" w:rsidRDefault="005913F4" w:rsidP="00B42406">
            <w:pPr>
              <w:pStyle w:val="a8"/>
            </w:pPr>
            <w:r>
              <w:t>05.001038.20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913F4" w:rsidRPr="008A7ED4" w:rsidRDefault="005913F4" w:rsidP="00B42406">
            <w:pPr>
              <w:pStyle w:val="a8"/>
            </w:pPr>
            <w:r>
              <w:t>10.02.2020-09.02.2021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913F4" w:rsidRPr="008A7ED4" w:rsidRDefault="005913F4" w:rsidP="00B42406">
            <w:pPr>
              <w:pStyle w:val="a8"/>
            </w:pPr>
            <w:r>
              <w:t>±6%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5913F4" w:rsidRDefault="005913F4" w:rsidP="00B42406">
            <w:pPr>
              <w:pStyle w:val="a8"/>
            </w:pPr>
            <w:r>
              <w:t>- температура окружаю-щего воздуха от 0 ºС до 40 ºС;</w:t>
            </w:r>
          </w:p>
          <w:p w:rsidR="005913F4" w:rsidRDefault="005913F4" w:rsidP="00B42406">
            <w:pPr>
              <w:pStyle w:val="a8"/>
            </w:pPr>
            <w:r>
              <w:t>- относительная влажность окружающего воздуха до 85 % при температуре 25 ºС;</w:t>
            </w:r>
          </w:p>
          <w:p w:rsidR="005913F4" w:rsidRPr="008A7ED4" w:rsidRDefault="005913F4" w:rsidP="00B42406">
            <w:pPr>
              <w:pStyle w:val="a8"/>
            </w:pPr>
            <w:r>
              <w:t>- атмосферное давление от 84,0 до 106,7 кПа</w:t>
            </w:r>
          </w:p>
        </w:tc>
      </w:tr>
      <w:tr w:rsidR="005913F4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5913F4" w:rsidRDefault="005913F4" w:rsidP="005913F4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913F4" w:rsidRDefault="005913F4" w:rsidP="00B42406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913F4" w:rsidRDefault="005913F4" w:rsidP="00B42406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913F4" w:rsidRDefault="005913F4" w:rsidP="00B42406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913F4" w:rsidRDefault="005913F4" w:rsidP="00B42406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5913F4" w:rsidRDefault="005913F4" w:rsidP="00B42406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5913F4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5913F4" w:rsidRDefault="005913F4" w:rsidP="005913F4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913F4" w:rsidRDefault="005913F4" w:rsidP="00B42406">
            <w:pPr>
              <w:pStyle w:val="a8"/>
            </w:pPr>
            <w:r>
              <w:t>77451237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913F4" w:rsidRDefault="005913F4" w:rsidP="00B42406">
            <w:pPr>
              <w:pStyle w:val="a8"/>
            </w:pPr>
            <w:r>
              <w:t>19009000217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913F4" w:rsidRDefault="005913F4" w:rsidP="00B42406">
            <w:pPr>
              <w:pStyle w:val="a8"/>
            </w:pPr>
            <w:r>
              <w:t>29.10.2020-28.10.2021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913F4" w:rsidRDefault="005913F4" w:rsidP="00B42406">
            <w:pPr>
              <w:pStyle w:val="a8"/>
            </w:pPr>
            <w:r>
              <w:t>±(0,012*Ux+3k)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5913F4" w:rsidRDefault="005913F4" w:rsidP="00B42406">
            <w:pPr>
              <w:pStyle w:val="a8"/>
            </w:pPr>
            <w:r>
              <w:t>Условия эксплуатации СИ: нормальные: - температура 23±5 ºС;</w:t>
            </w:r>
          </w:p>
          <w:p w:rsidR="005913F4" w:rsidRDefault="005913F4" w:rsidP="00B42406">
            <w:pPr>
              <w:pStyle w:val="a8"/>
            </w:pPr>
            <w:r>
              <w:t>- влажность 60±20 % рабочие: - температура (0-40) ºС; - влажность не более 80 %</w:t>
            </w:r>
          </w:p>
          <w:p w:rsidR="005913F4" w:rsidRDefault="005913F4" w:rsidP="00B42406">
            <w:pPr>
              <w:pStyle w:val="a8"/>
            </w:pPr>
          </w:p>
        </w:tc>
      </w:tr>
    </w:tbl>
    <w:p w:rsidR="00E01FD7" w:rsidRPr="008A7ED4" w:rsidRDefault="00E01FD7" w:rsidP="00E01FD7">
      <w:pPr>
        <w:pStyle w:val="a6"/>
      </w:pPr>
      <w:r w:rsidRPr="008A7ED4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E01FD7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0" w:name="si_os_table"/>
            <w:bookmarkEnd w:id="10"/>
            <w:r w:rsidRPr="008A7ED4">
              <w:lastRenderedPageBreak/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1" w:name="si_os_factory_num"/>
            <w:bookmarkEnd w:id="11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2" w:name="si_os_sertif"/>
            <w:bookmarkEnd w:id="12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3" w:name="si_os_date"/>
            <w:bookmarkEnd w:id="13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4" w:name="si_os_err"/>
            <w:bookmarkEnd w:id="14"/>
            <w:r w:rsidRPr="008A7ED4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5" w:name="si_os_cond_sv"/>
            <w:bookmarkEnd w:id="15"/>
            <w:r w:rsidRPr="008A7ED4">
              <w:t>Условия эксплуатации</w:t>
            </w:r>
          </w:p>
        </w:tc>
      </w:tr>
      <w:tr w:rsidR="005913F4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5913F4" w:rsidRPr="008A7ED4" w:rsidRDefault="005913F4" w:rsidP="005913F4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913F4" w:rsidRPr="008A7ED4" w:rsidRDefault="005913F4" w:rsidP="00B42406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913F4" w:rsidRPr="008A7ED4" w:rsidRDefault="005913F4" w:rsidP="00B42406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913F4" w:rsidRPr="008A7ED4" w:rsidRDefault="005913F4" w:rsidP="00B42406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913F4" w:rsidRPr="008A7ED4" w:rsidRDefault="005913F4" w:rsidP="00B42406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5913F4" w:rsidRPr="008A7ED4" w:rsidRDefault="005913F4" w:rsidP="00B42406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E01FD7" w:rsidRPr="008A7ED4" w:rsidRDefault="00E01FD7" w:rsidP="00E01FD7">
      <w:pPr>
        <w:spacing w:before="120"/>
        <w:rPr>
          <w:b/>
        </w:rPr>
      </w:pPr>
      <w:r w:rsidRPr="008A7ED4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A7ED4">
        <w:rPr>
          <w:b/>
        </w:rPr>
        <w:t xml:space="preserve"> ПДУ, нормативные значения измеряемого и оцениваемого фактора:</w:t>
      </w:r>
      <w:r w:rsidRPr="008A7ED4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E01FD7" w:rsidRPr="008A7ED4" w:rsidTr="00040F1C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040F1C" w:rsidRPr="008A7ED4" w:rsidTr="00040F1C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0F1C" w:rsidRPr="008A7ED4" w:rsidRDefault="00040F1C" w:rsidP="00040F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040F1C" w:rsidRPr="008A7ED4" w:rsidRDefault="00040F1C" w:rsidP="00040F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040F1C" w:rsidRPr="008A7ED4" w:rsidTr="00040F1C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040F1C" w:rsidRDefault="00040F1C" w:rsidP="00040F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040F1C" w:rsidRDefault="00040F1C" w:rsidP="00040F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2.2.1/2.1.1.1278-03. Санитарные правила и нормы. Гигиенические требования к естественному, искусственному и совмещенному освещению жилых и общественных зданий. Утверждены Главным государственным санитарным врачом Российской Федерации, 6 апреля 2003 года.</w:t>
            </w:r>
          </w:p>
        </w:tc>
      </w:tr>
      <w:tr w:rsidR="00040F1C" w:rsidRPr="008A7ED4" w:rsidTr="00040F1C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40F1C" w:rsidRDefault="00040F1C" w:rsidP="00040F1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shd w:val="clear" w:color="auto" w:fill="auto"/>
            <w:vAlign w:val="center"/>
          </w:tcPr>
          <w:p w:rsidR="00040F1C" w:rsidRDefault="00040F1C" w:rsidP="00040F1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234932" w:rsidRPr="008A7ED4" w:rsidRDefault="00576095" w:rsidP="00367816">
      <w:pPr>
        <w:spacing w:before="120"/>
        <w:rPr>
          <w:b/>
        </w:rPr>
      </w:pPr>
      <w:r w:rsidRPr="008A7ED4">
        <w:rPr>
          <w:b/>
        </w:rPr>
        <w:t>6</w:t>
      </w:r>
      <w:r w:rsidR="00234932" w:rsidRPr="008A7ED4">
        <w:rPr>
          <w:b/>
        </w:rPr>
        <w:t xml:space="preserve">. </w:t>
      </w:r>
      <w:r w:rsidR="00234932" w:rsidRPr="008A7ED4">
        <w:rPr>
          <w:rStyle w:val="a7"/>
        </w:rPr>
        <w:t>Характеристика</w:t>
      </w:r>
      <w:r w:rsidR="00234932" w:rsidRPr="008A7ED4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7"/>
        <w:gridCol w:w="1382"/>
        <w:gridCol w:w="851"/>
        <w:gridCol w:w="1134"/>
        <w:gridCol w:w="1134"/>
        <w:gridCol w:w="1192"/>
        <w:gridCol w:w="1501"/>
      </w:tblGrid>
      <w:tr w:rsidR="00F37F6C" w:rsidRPr="008A7ED4" w:rsidTr="00F37F6C">
        <w:trPr>
          <w:jc w:val="center"/>
        </w:trPr>
        <w:tc>
          <w:tcPr>
            <w:tcW w:w="3187" w:type="dxa"/>
            <w:vAlign w:val="center"/>
          </w:tcPr>
          <w:p w:rsidR="00F37F6C" w:rsidRPr="008A7ED4" w:rsidRDefault="00F37F6C" w:rsidP="00883461">
            <w:pPr>
              <w:pStyle w:val="a8"/>
            </w:pPr>
            <w:bookmarkStart w:id="17" w:name="dop_table"/>
            <w:bookmarkEnd w:id="17"/>
            <w:r w:rsidRPr="008A7ED4">
              <w:t>Наименование рабочей зоны</w:t>
            </w:r>
          </w:p>
        </w:tc>
        <w:tc>
          <w:tcPr>
            <w:tcW w:w="138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светильников</w:t>
            </w:r>
          </w:p>
        </w:tc>
        <w:tc>
          <w:tcPr>
            <w:tcW w:w="851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ламп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Мощность ламп, Вт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Высота подвеса, м</w:t>
            </w:r>
          </w:p>
        </w:tc>
        <w:tc>
          <w:tcPr>
            <w:tcW w:w="119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Доля негорящих ламп, %</w:t>
            </w:r>
          </w:p>
        </w:tc>
        <w:tc>
          <w:tcPr>
            <w:tcW w:w="1501" w:type="dxa"/>
            <w:vAlign w:val="center"/>
          </w:tcPr>
          <w:p w:rsidR="002E61D9" w:rsidRPr="008A7ED4" w:rsidRDefault="002E61D9" w:rsidP="002E61D9">
            <w:pPr>
              <w:pStyle w:val="a8"/>
            </w:pPr>
            <w:bookmarkStart w:id="18" w:name="dop_u_column"/>
            <w:bookmarkEnd w:id="18"/>
            <w:r w:rsidRPr="008A7ED4">
              <w:t>Напряжение сети, В</w:t>
            </w:r>
          </w:p>
          <w:p w:rsidR="00F37F6C" w:rsidRPr="008A7ED4" w:rsidRDefault="002E61D9" w:rsidP="002E61D9">
            <w:pPr>
              <w:pStyle w:val="a8"/>
            </w:pPr>
            <w:r w:rsidRPr="008A7ED4">
              <w:t>(U</w:t>
            </w:r>
            <w:r w:rsidRPr="008A7ED4">
              <w:rPr>
                <w:vertAlign w:val="subscript"/>
              </w:rPr>
              <w:t>1</w:t>
            </w:r>
            <w:r w:rsidRPr="008A7ED4">
              <w:t>/U</w:t>
            </w:r>
            <w:r w:rsidRPr="008A7ED4">
              <w:rPr>
                <w:vertAlign w:val="subscript"/>
              </w:rPr>
              <w:t>2</w:t>
            </w:r>
            <w:r w:rsidRPr="008A7ED4">
              <w:t>)</w:t>
            </w:r>
          </w:p>
        </w:tc>
      </w:tr>
      <w:tr w:rsidR="00040F1C" w:rsidRPr="008A7ED4" w:rsidTr="00F37F6C">
        <w:trPr>
          <w:jc w:val="center"/>
        </w:trPr>
        <w:tc>
          <w:tcPr>
            <w:tcW w:w="3187" w:type="dxa"/>
            <w:vAlign w:val="center"/>
          </w:tcPr>
          <w:p w:rsidR="00040F1C" w:rsidRPr="008A7ED4" w:rsidRDefault="00040F1C" w:rsidP="00883461">
            <w:pPr>
              <w:pStyle w:val="a8"/>
            </w:pPr>
            <w:bookmarkStart w:id="19" w:name="dopzona1" w:colFirst="0" w:colLast="0"/>
            <w:r>
              <w:t>Зал библиотеки</w:t>
            </w:r>
          </w:p>
        </w:tc>
        <w:tc>
          <w:tcPr>
            <w:tcW w:w="1382" w:type="dxa"/>
            <w:vAlign w:val="center"/>
          </w:tcPr>
          <w:p w:rsidR="00040F1C" w:rsidRPr="008A7ED4" w:rsidRDefault="00040F1C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851" w:type="dxa"/>
            <w:vAlign w:val="center"/>
          </w:tcPr>
          <w:p w:rsidR="00040F1C" w:rsidRPr="008A7ED4" w:rsidRDefault="00040F1C" w:rsidP="00F37F6C">
            <w:pPr>
              <w:pStyle w:val="a8"/>
            </w:pPr>
            <w:r>
              <w:t>светодиодные</w:t>
            </w:r>
          </w:p>
        </w:tc>
        <w:tc>
          <w:tcPr>
            <w:tcW w:w="1134" w:type="dxa"/>
            <w:vAlign w:val="center"/>
          </w:tcPr>
          <w:p w:rsidR="00040F1C" w:rsidRPr="008A7ED4" w:rsidRDefault="00040F1C" w:rsidP="00F37F6C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040F1C" w:rsidRPr="008A7ED4" w:rsidRDefault="00040F1C" w:rsidP="00F37F6C">
            <w:pPr>
              <w:pStyle w:val="a8"/>
            </w:pPr>
            <w:r>
              <w:t>3.0</w:t>
            </w:r>
          </w:p>
        </w:tc>
        <w:tc>
          <w:tcPr>
            <w:tcW w:w="1192" w:type="dxa"/>
            <w:vAlign w:val="center"/>
          </w:tcPr>
          <w:p w:rsidR="00040F1C" w:rsidRPr="008A7ED4" w:rsidRDefault="00040F1C" w:rsidP="00F37F6C">
            <w:pPr>
              <w:pStyle w:val="a8"/>
            </w:pPr>
            <w:r>
              <w:t>0</w:t>
            </w:r>
          </w:p>
        </w:tc>
        <w:tc>
          <w:tcPr>
            <w:tcW w:w="1501" w:type="dxa"/>
            <w:vAlign w:val="center"/>
          </w:tcPr>
          <w:p w:rsidR="00040F1C" w:rsidRPr="008A7ED4" w:rsidRDefault="00040F1C" w:rsidP="002E61D9">
            <w:pPr>
              <w:pStyle w:val="a8"/>
            </w:pPr>
            <w:r>
              <w:t>215/218</w:t>
            </w:r>
          </w:p>
        </w:tc>
      </w:tr>
    </w:tbl>
    <w:bookmarkEnd w:id="19"/>
    <w:p w:rsidR="007F144E" w:rsidRPr="008A7ED4" w:rsidRDefault="007F144E" w:rsidP="007F144E">
      <w:pPr>
        <w:spacing w:before="120"/>
        <w:rPr>
          <w:b/>
          <w:color w:val="000000"/>
        </w:rPr>
      </w:pPr>
      <w:r w:rsidRPr="008A7ED4">
        <w:rPr>
          <w:b/>
          <w:color w:val="000000"/>
        </w:rPr>
        <w:t>7. Условия проведения исследований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2079"/>
        <w:gridCol w:w="2079"/>
        <w:gridCol w:w="2079"/>
      </w:tblGrid>
      <w:tr w:rsidR="007F144E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0" w:name="os2_zone"/>
            <w:bookmarkEnd w:id="20"/>
            <w:r w:rsidRPr="008A7ED4">
              <w:t>Наименование рабочей зоны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1" w:name="os2_temp"/>
            <w:bookmarkEnd w:id="21"/>
            <w:r w:rsidRPr="008A7ED4">
              <w:t xml:space="preserve">Температура воздуха, </w:t>
            </w:r>
            <w:r w:rsidRPr="008A7ED4">
              <w:rPr>
                <w:vertAlign w:val="superscript"/>
              </w:rPr>
              <w:t>o</w:t>
            </w:r>
            <w:r w:rsidRPr="008A7ED4">
              <w:t>C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2" w:name="os2_press"/>
            <w:bookmarkEnd w:id="22"/>
            <w:r w:rsidRPr="008A7ED4">
              <w:t>Атмосферное давление, мм рт.ст.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3" w:name="os2_vlag"/>
            <w:bookmarkEnd w:id="23"/>
            <w:r w:rsidRPr="008A7ED4">
              <w:t>Относительная влажность, %</w:t>
            </w:r>
          </w:p>
        </w:tc>
      </w:tr>
      <w:tr w:rsidR="00040F1C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040F1C" w:rsidRPr="008A7ED4" w:rsidRDefault="00040F1C" w:rsidP="00234955">
            <w:pPr>
              <w:pStyle w:val="a8"/>
            </w:pPr>
            <w:bookmarkStart w:id="24" w:name="os2_bm1"/>
            <w:bookmarkEnd w:id="24"/>
            <w:r>
              <w:t>Зал библиотеки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040F1C" w:rsidRPr="008A7ED4" w:rsidRDefault="00040F1C" w:rsidP="00234955">
            <w:pPr>
              <w:pStyle w:val="a8"/>
            </w:pPr>
            <w:r>
              <w:t>22.8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040F1C" w:rsidRPr="008A7ED4" w:rsidRDefault="00040F1C" w:rsidP="00234955">
            <w:pPr>
              <w:pStyle w:val="a8"/>
            </w:pPr>
            <w:r>
              <w:t>763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040F1C" w:rsidRPr="008A7ED4" w:rsidRDefault="00040F1C" w:rsidP="00234955">
            <w:pPr>
              <w:pStyle w:val="a8"/>
            </w:pPr>
            <w:r>
              <w:t>38.2</w:t>
            </w:r>
          </w:p>
        </w:tc>
      </w:tr>
    </w:tbl>
    <w:p w:rsidR="00234932" w:rsidRPr="008A7ED4" w:rsidRDefault="007F144E" w:rsidP="00367816">
      <w:pPr>
        <w:spacing w:before="120"/>
        <w:rPr>
          <w:rStyle w:val="a7"/>
        </w:rPr>
      </w:pPr>
      <w:r w:rsidRPr="008A7ED4">
        <w:rPr>
          <w:rStyle w:val="a7"/>
        </w:rPr>
        <w:t>8</w:t>
      </w:r>
      <w:r w:rsidR="00234932" w:rsidRPr="008A7ED4">
        <w:rPr>
          <w:rStyle w:val="a7"/>
        </w:rPr>
        <w:t xml:space="preserve">. </w:t>
      </w:r>
      <w:r w:rsidR="00967790" w:rsidRPr="008A7ED4">
        <w:rPr>
          <w:rStyle w:val="a7"/>
        </w:rPr>
        <w:t>Фактические и нормативные значения измеряемых параметров</w:t>
      </w:r>
      <w:r w:rsidR="00234932" w:rsidRPr="008A7ED4">
        <w:rPr>
          <w:rStyle w:val="a7"/>
        </w:rPr>
        <w:t>:</w:t>
      </w: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0"/>
        <w:gridCol w:w="1777"/>
        <w:gridCol w:w="1194"/>
        <w:gridCol w:w="709"/>
        <w:gridCol w:w="1499"/>
        <w:gridCol w:w="992"/>
        <w:gridCol w:w="862"/>
      </w:tblGrid>
      <w:tr w:rsidR="002C5343" w:rsidRPr="008A7ED4" w:rsidTr="002C5343">
        <w:trPr>
          <w:jc w:val="center"/>
        </w:trPr>
        <w:tc>
          <w:tcPr>
            <w:tcW w:w="3550" w:type="dxa"/>
            <w:vAlign w:val="center"/>
          </w:tcPr>
          <w:p w:rsidR="002C5343" w:rsidRPr="008A7ED4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5" w:name="svet_table"/>
            <w:bookmarkStart w:id="26" w:name="main_table"/>
            <w:bookmarkStart w:id="27" w:name="param_column"/>
            <w:bookmarkEnd w:id="25"/>
            <w:bookmarkEnd w:id="26"/>
            <w:bookmarkEnd w:id="27"/>
            <w:r w:rsidRPr="008A7ED4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1777" w:type="dxa"/>
            <w:vAlign w:val="center"/>
          </w:tcPr>
          <w:p w:rsidR="002C5343" w:rsidRPr="008A7ED4" w:rsidRDefault="002C5343" w:rsidP="002C5343">
            <w:pPr>
              <w:pStyle w:val="a8"/>
              <w:rPr>
                <w:sz w:val="18"/>
                <w:szCs w:val="18"/>
              </w:rPr>
            </w:pPr>
            <w:bookmarkStart w:id="28" w:name="izm_column"/>
            <w:bookmarkEnd w:id="28"/>
            <w:r w:rsidRPr="008A7ED4">
              <w:rPr>
                <w:sz w:val="18"/>
                <w:szCs w:val="18"/>
              </w:rPr>
              <w:t>Результаты</w:t>
            </w:r>
            <w:r w:rsidR="00416DB6" w:rsidRPr="008A7ED4">
              <w:rPr>
                <w:sz w:val="18"/>
                <w:szCs w:val="18"/>
              </w:rPr>
              <w:t xml:space="preserve"> </w:t>
            </w:r>
            <w:r w:rsidRPr="008A7ED4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1194" w:type="dxa"/>
            <w:vAlign w:val="center"/>
          </w:tcPr>
          <w:p w:rsidR="002C5343" w:rsidRPr="008A7ED4" w:rsidRDefault="002C5343" w:rsidP="00F0244D">
            <w:pPr>
              <w:pStyle w:val="a8"/>
              <w:rPr>
                <w:sz w:val="18"/>
                <w:szCs w:val="18"/>
              </w:rPr>
            </w:pPr>
            <w:bookmarkStart w:id="29" w:name="fact_column"/>
            <w:bookmarkEnd w:id="29"/>
            <w:r w:rsidRPr="008A7ED4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709" w:type="dxa"/>
            <w:vAlign w:val="center"/>
          </w:tcPr>
          <w:p w:rsidR="002C5343" w:rsidRPr="008A7ED4" w:rsidRDefault="00057D8F" w:rsidP="00883461">
            <w:pPr>
              <w:pStyle w:val="a8"/>
            </w:pPr>
            <w:bookmarkStart w:id="30" w:name="unc_column"/>
            <w:bookmarkEnd w:id="30"/>
            <w:r w:rsidRPr="008A7ED4">
              <w:rPr>
                <w:sz w:val="18"/>
                <w:szCs w:val="18"/>
              </w:rPr>
              <w:t xml:space="preserve"> </w:t>
            </w:r>
            <w:r w:rsidR="002C5343" w:rsidRPr="008A7ED4">
              <w:t>U</w:t>
            </w:r>
            <w:r w:rsidRPr="008A7ED4">
              <w:rPr>
                <w:vertAlign w:val="subscript"/>
              </w:rPr>
              <w:t>0.95</w:t>
            </w:r>
          </w:p>
        </w:tc>
        <w:tc>
          <w:tcPr>
            <w:tcW w:w="1499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bookmarkStart w:id="31" w:name="norm_column"/>
            <w:bookmarkEnd w:id="31"/>
            <w:r w:rsidRPr="008A7ED4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99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2" w:name="kut_column"/>
            <w:bookmarkEnd w:id="32"/>
            <w:r w:rsidRPr="008A7ED4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86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3" w:name="time_column"/>
            <w:bookmarkEnd w:id="33"/>
            <w:r w:rsidRPr="008A7ED4">
              <w:rPr>
                <w:sz w:val="18"/>
                <w:szCs w:val="18"/>
              </w:rPr>
              <w:t>Время, %</w:t>
            </w:r>
          </w:p>
        </w:tc>
      </w:tr>
      <w:tr w:rsidR="00040F1C" w:rsidRPr="008A7ED4" w:rsidTr="002C5343">
        <w:trPr>
          <w:jc w:val="center"/>
        </w:trPr>
        <w:tc>
          <w:tcPr>
            <w:tcW w:w="3550" w:type="dxa"/>
            <w:vAlign w:val="center"/>
          </w:tcPr>
          <w:p w:rsidR="00040F1C" w:rsidRPr="00040F1C" w:rsidRDefault="00040F1C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4" w:name="zona1"/>
            <w:bookmarkEnd w:id="34"/>
            <w:r>
              <w:rPr>
                <w:b/>
                <w:sz w:val="18"/>
                <w:szCs w:val="18"/>
              </w:rPr>
              <w:t>Зал библиотеки</w:t>
            </w:r>
          </w:p>
        </w:tc>
        <w:tc>
          <w:tcPr>
            <w:tcW w:w="1777" w:type="dxa"/>
            <w:vAlign w:val="center"/>
          </w:tcPr>
          <w:p w:rsidR="00040F1C" w:rsidRPr="008A7ED4" w:rsidRDefault="00040F1C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194" w:type="dxa"/>
            <w:vAlign w:val="center"/>
          </w:tcPr>
          <w:p w:rsidR="00040F1C" w:rsidRPr="008A7ED4" w:rsidRDefault="00040F1C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040F1C" w:rsidRPr="008A7ED4" w:rsidRDefault="00040F1C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040F1C" w:rsidRPr="008A7ED4" w:rsidRDefault="00040F1C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2.2.1/2.1.1.1278-03, т.2, п.6</w:t>
            </w:r>
          </w:p>
        </w:tc>
        <w:tc>
          <w:tcPr>
            <w:tcW w:w="992" w:type="dxa"/>
            <w:vAlign w:val="center"/>
          </w:tcPr>
          <w:p w:rsidR="00040F1C" w:rsidRPr="008A7ED4" w:rsidRDefault="00040F1C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040F1C" w:rsidRPr="00040F1C" w:rsidRDefault="00040F1C" w:rsidP="00883461">
            <w:pPr>
              <w:pStyle w:val="a8"/>
              <w:rPr>
                <w:b/>
                <w:sz w:val="18"/>
                <w:szCs w:val="18"/>
              </w:rPr>
            </w:pPr>
            <w:r w:rsidRPr="00040F1C">
              <w:rPr>
                <w:b/>
                <w:sz w:val="18"/>
                <w:szCs w:val="18"/>
              </w:rPr>
              <w:t>50</w:t>
            </w:r>
          </w:p>
        </w:tc>
      </w:tr>
      <w:tr w:rsidR="00040F1C" w:rsidRPr="008A7ED4" w:rsidTr="002C5343">
        <w:trPr>
          <w:jc w:val="center"/>
        </w:trPr>
        <w:tc>
          <w:tcPr>
            <w:tcW w:w="3550" w:type="dxa"/>
            <w:vAlign w:val="center"/>
          </w:tcPr>
          <w:p w:rsidR="00040F1C" w:rsidRPr="00040F1C" w:rsidRDefault="00040F1C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5" w:name="osv__z1"/>
            <w:bookmarkEnd w:id="35"/>
            <w:r>
              <w:rPr>
                <w:sz w:val="18"/>
                <w:szCs w:val="18"/>
              </w:rPr>
              <w:t>Освещенность рабочей поверхности (общая), лк</w:t>
            </w:r>
          </w:p>
        </w:tc>
        <w:tc>
          <w:tcPr>
            <w:tcW w:w="1777" w:type="dxa"/>
            <w:vAlign w:val="center"/>
          </w:tcPr>
          <w:p w:rsidR="00040F1C" w:rsidRPr="008A7ED4" w:rsidRDefault="00040F1C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245;261;255</w:t>
            </w:r>
          </w:p>
        </w:tc>
        <w:tc>
          <w:tcPr>
            <w:tcW w:w="1194" w:type="dxa"/>
            <w:vAlign w:val="center"/>
          </w:tcPr>
          <w:p w:rsidR="00040F1C" w:rsidRPr="008A7ED4" w:rsidRDefault="00040F1C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</w:t>
            </w:r>
          </w:p>
        </w:tc>
        <w:tc>
          <w:tcPr>
            <w:tcW w:w="709" w:type="dxa"/>
            <w:vAlign w:val="center"/>
          </w:tcPr>
          <w:p w:rsidR="00040F1C" w:rsidRPr="008A7ED4" w:rsidRDefault="00040F1C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99" w:type="dxa"/>
            <w:vAlign w:val="center"/>
          </w:tcPr>
          <w:p w:rsidR="00040F1C" w:rsidRDefault="00040F1C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200 </w:t>
            </w:r>
          </w:p>
        </w:tc>
        <w:tc>
          <w:tcPr>
            <w:tcW w:w="992" w:type="dxa"/>
            <w:vAlign w:val="center"/>
          </w:tcPr>
          <w:p w:rsidR="00040F1C" w:rsidRPr="008A7ED4" w:rsidRDefault="00040F1C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040F1C" w:rsidRPr="00040F1C" w:rsidRDefault="00040F1C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  <w:tr w:rsidR="00040F1C" w:rsidRPr="008A7ED4" w:rsidTr="002C5343">
        <w:trPr>
          <w:jc w:val="center"/>
        </w:trPr>
        <w:tc>
          <w:tcPr>
            <w:tcW w:w="3550" w:type="dxa"/>
            <w:vAlign w:val="center"/>
          </w:tcPr>
          <w:p w:rsidR="00040F1C" w:rsidRPr="00040F1C" w:rsidRDefault="00040F1C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6" w:name="osvk__z1"/>
            <w:bookmarkEnd w:id="36"/>
            <w:r>
              <w:rPr>
                <w:sz w:val="18"/>
                <w:szCs w:val="18"/>
              </w:rPr>
              <w:t>Освещенность р.п.(комбинированная), лк</w:t>
            </w:r>
          </w:p>
        </w:tc>
        <w:tc>
          <w:tcPr>
            <w:tcW w:w="1777" w:type="dxa"/>
            <w:vAlign w:val="center"/>
          </w:tcPr>
          <w:p w:rsidR="00040F1C" w:rsidRDefault="00040F1C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439;448;442</w:t>
            </w:r>
          </w:p>
        </w:tc>
        <w:tc>
          <w:tcPr>
            <w:tcW w:w="1194" w:type="dxa"/>
            <w:vAlign w:val="center"/>
          </w:tcPr>
          <w:p w:rsidR="00040F1C" w:rsidRPr="008A7ED4" w:rsidRDefault="00040F1C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443</w:t>
            </w:r>
          </w:p>
        </w:tc>
        <w:tc>
          <w:tcPr>
            <w:tcW w:w="709" w:type="dxa"/>
            <w:vAlign w:val="center"/>
          </w:tcPr>
          <w:p w:rsidR="00040F1C" w:rsidRPr="008A7ED4" w:rsidRDefault="00040F1C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499" w:type="dxa"/>
            <w:vAlign w:val="center"/>
          </w:tcPr>
          <w:p w:rsidR="00040F1C" w:rsidRDefault="00040F1C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400 </w:t>
            </w:r>
          </w:p>
        </w:tc>
        <w:tc>
          <w:tcPr>
            <w:tcW w:w="992" w:type="dxa"/>
            <w:vAlign w:val="center"/>
          </w:tcPr>
          <w:p w:rsidR="00040F1C" w:rsidRPr="008A7ED4" w:rsidRDefault="00040F1C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040F1C" w:rsidRPr="00040F1C" w:rsidRDefault="00040F1C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A7ED4" w:rsidRDefault="002C5343" w:rsidP="00367816">
      <w:r w:rsidRPr="008A7ED4">
        <w:t>U</w:t>
      </w:r>
      <w:r w:rsidR="00057D8F" w:rsidRPr="008A7ED4">
        <w:rPr>
          <w:vertAlign w:val="subscript"/>
        </w:rPr>
        <w:t>0.95</w:t>
      </w:r>
      <w:r w:rsidRPr="008A7ED4">
        <w:t xml:space="preserve"> - расширенная неопределен</w:t>
      </w:r>
      <w:r w:rsidR="00057D8F" w:rsidRPr="008A7ED4">
        <w:t>ность (Р=0.</w:t>
      </w:r>
      <w:r w:rsidRPr="008A7ED4">
        <w:t>95).</w:t>
      </w:r>
    </w:p>
    <w:p w:rsidR="00E01FD7" w:rsidRPr="008A7ED4" w:rsidRDefault="00E01FD7" w:rsidP="00E01FD7">
      <w:pPr>
        <w:pStyle w:val="a6"/>
      </w:pPr>
      <w:r w:rsidRPr="008A7ED4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5913F4" w:rsidTr="005913F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5913F4" w:rsidRDefault="005913F4" w:rsidP="00B42406">
            <w:pPr>
              <w:pStyle w:val="a8"/>
            </w:pPr>
            <w:r w:rsidRPr="005913F4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5913F4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5913F4" w:rsidRDefault="005913F4" w:rsidP="00B42406">
            <w:pPr>
              <w:pStyle w:val="a8"/>
            </w:pPr>
            <w:r w:rsidRPr="005913F4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5913F4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5913F4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5913F4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5913F4" w:rsidRDefault="005913F4" w:rsidP="00B42406">
            <w:pPr>
              <w:pStyle w:val="a8"/>
            </w:pPr>
            <w:r w:rsidRPr="005913F4">
              <w:t>Лобачева Наталья Владиславовна</w:t>
            </w:r>
          </w:p>
        </w:tc>
      </w:tr>
      <w:tr w:rsidR="00E01FD7" w:rsidRPr="005913F4" w:rsidTr="005913F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5913F4" w:rsidRDefault="005913F4" w:rsidP="00B42406">
            <w:pPr>
              <w:pStyle w:val="a8"/>
              <w:rPr>
                <w:b/>
                <w:vertAlign w:val="superscript"/>
              </w:rPr>
            </w:pPr>
            <w:r w:rsidRPr="005913F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5913F4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5913F4" w:rsidRDefault="005913F4" w:rsidP="00B42406">
            <w:pPr>
              <w:pStyle w:val="a8"/>
              <w:rPr>
                <w:b/>
                <w:vertAlign w:val="superscript"/>
              </w:rPr>
            </w:pPr>
            <w:r w:rsidRPr="005913F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5913F4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izm_users"/>
            <w:bookmarkEnd w:id="37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5913F4" w:rsidRDefault="005913F4" w:rsidP="00B42406">
            <w:pPr>
              <w:pStyle w:val="a8"/>
              <w:rPr>
                <w:b/>
                <w:vertAlign w:val="superscript"/>
              </w:rPr>
            </w:pPr>
            <w:r w:rsidRPr="005913F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5913F4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5913F4" w:rsidRDefault="005913F4" w:rsidP="00B42406">
            <w:pPr>
              <w:pStyle w:val="a8"/>
              <w:rPr>
                <w:b/>
                <w:vertAlign w:val="superscript"/>
              </w:rPr>
            </w:pPr>
            <w:r w:rsidRPr="005913F4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pPr>
        <w:spacing w:before="120"/>
        <w:rPr>
          <w:rStyle w:val="a7"/>
        </w:rPr>
      </w:pPr>
      <w:r w:rsidRPr="008A7ED4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E01FD7" w:rsidRPr="005913F4" w:rsidTr="00B4240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5913F4" w:rsidRDefault="005913F4" w:rsidP="00B42406">
            <w:pPr>
              <w:pStyle w:val="a8"/>
            </w:pPr>
            <w:r w:rsidRPr="005913F4">
              <w:lastRenderedPageBreak/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5913F4" w:rsidRDefault="00E01FD7" w:rsidP="00B42406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5913F4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5913F4" w:rsidRDefault="00E01FD7" w:rsidP="00B42406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5913F4" w:rsidRDefault="005913F4" w:rsidP="00B42406">
            <w:pPr>
              <w:pStyle w:val="a8"/>
            </w:pPr>
            <w:r w:rsidRPr="005913F4">
              <w:t>Богомолов Сергей Алексеевич</w:t>
            </w:r>
          </w:p>
        </w:tc>
      </w:tr>
      <w:tr w:rsidR="00E01FD7" w:rsidRPr="005913F4" w:rsidTr="00B42406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5913F4" w:rsidRDefault="005913F4" w:rsidP="00B42406">
            <w:pPr>
              <w:pStyle w:val="a8"/>
              <w:rPr>
                <w:b/>
                <w:vertAlign w:val="superscript"/>
              </w:rPr>
            </w:pPr>
            <w:r w:rsidRPr="005913F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5913F4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8" w:name="fio_boss"/>
            <w:bookmarkEnd w:id="38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5913F4" w:rsidRDefault="005913F4" w:rsidP="00B42406">
            <w:pPr>
              <w:pStyle w:val="a8"/>
              <w:rPr>
                <w:b/>
                <w:vertAlign w:val="superscript"/>
              </w:rPr>
            </w:pPr>
            <w:r w:rsidRPr="005913F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5913F4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9" w:name="fio_boss3"/>
            <w:bookmarkEnd w:id="39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5913F4" w:rsidRDefault="005913F4" w:rsidP="00B42406">
            <w:pPr>
              <w:pStyle w:val="a8"/>
              <w:rPr>
                <w:b/>
                <w:vertAlign w:val="superscript"/>
              </w:rPr>
            </w:pPr>
            <w:r w:rsidRPr="005913F4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r w:rsidRPr="008A7ED4">
        <w:rPr>
          <w:rStyle w:val="a7"/>
        </w:rPr>
        <w:t>11. Заключение о соответствии требованиям:</w:t>
      </w:r>
      <w:r w:rsidRPr="008A7ED4">
        <w:rPr>
          <w:rStyle w:val="a7"/>
        </w:rPr>
        <w:br/>
      </w:r>
      <w:r w:rsidR="00C0626A">
        <w:rPr>
          <w:bCs/>
        </w:rPr>
        <w:fldChar w:fldCharType="begin"/>
      </w:r>
      <w:r w:rsidR="00C0626A">
        <w:rPr>
          <w:bCs/>
        </w:rPr>
        <w:instrText xml:space="preserve"> DOCVARIABLE att_zakl \* MERGEFORMAT </w:instrText>
      </w:r>
      <w:r w:rsidR="00C0626A">
        <w:rPr>
          <w:bCs/>
        </w:rPr>
        <w:fldChar w:fldCharType="separate"/>
      </w:r>
      <w:r w:rsidR="00040F1C" w:rsidRPr="00040F1C">
        <w:rPr>
          <w:bCs/>
        </w:rPr>
        <w:t>-</w:t>
      </w:r>
      <w:r w:rsidR="00040F1C" w:rsidRPr="00040F1C">
        <w:t xml:space="preserve"> фактический уровень вредного фактора соответствует гигиеническим нормативам;</w:t>
      </w:r>
      <w:r w:rsidR="00C0626A">
        <w:fldChar w:fldCharType="end"/>
      </w:r>
      <w:r w:rsidRPr="008A7ED4">
        <w:br/>
        <w:t xml:space="preserve">- класс условий труда - </w:t>
      </w:r>
      <w:fldSimple w:instr=" DOCVARIABLE class \* MERGEFORMAT ">
        <w:r w:rsidR="00040F1C">
          <w:t>2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spacing w:before="120"/>
        <w:jc w:val="both"/>
        <w:rPr>
          <w:rStyle w:val="a7"/>
          <w:b w:val="0"/>
          <w:highlight w:val="green"/>
        </w:rPr>
      </w:pPr>
      <w:r w:rsidRPr="008A7ED4">
        <w:rPr>
          <w:rStyle w:val="a7"/>
        </w:rPr>
        <w:t xml:space="preserve">Правило принятия решения: </w:t>
      </w:r>
      <w:r w:rsidRPr="008A7ED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A7ED4">
        <w:t xml:space="preserve"> </w:t>
      </w:r>
      <w:r w:rsidRPr="008A7ED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r w:rsidRPr="008A7ED4">
        <w:rPr>
          <w:rStyle w:val="a7"/>
        </w:rPr>
        <w:t>12. Дата составления протокола</w:t>
      </w:r>
      <w:r w:rsidRPr="008A7ED4">
        <w:rPr>
          <w:b/>
          <w:color w:val="000000"/>
        </w:rPr>
        <w:t>:</w:t>
      </w:r>
      <w:r w:rsidRPr="008A7ED4">
        <w:rPr>
          <w:color w:val="000000"/>
        </w:rPr>
        <w:t xml:space="preserve"> </w:t>
      </w:r>
      <w:fldSimple w:instr=" DOCVARIABLE fill_date \* MERGEFORMAT ">
        <w:r w:rsidR="0090273B">
          <w:t xml:space="preserve">26.11.2020 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rPr>
          <w:rStyle w:val="a7"/>
        </w:rPr>
      </w:pPr>
      <w:r w:rsidRPr="008A7ED4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5913F4" w:rsidTr="005913F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5913F4" w:rsidRDefault="005913F4" w:rsidP="00B42406">
            <w:pPr>
              <w:pStyle w:val="a8"/>
            </w:pPr>
            <w:r w:rsidRPr="005913F4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5913F4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5913F4" w:rsidRDefault="005913F4" w:rsidP="00B42406">
            <w:pPr>
              <w:pStyle w:val="a8"/>
            </w:pPr>
            <w:r w:rsidRPr="005913F4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5913F4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5913F4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5913F4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5913F4" w:rsidRDefault="005913F4" w:rsidP="00B42406">
            <w:pPr>
              <w:pStyle w:val="a8"/>
            </w:pPr>
            <w:r w:rsidRPr="005913F4">
              <w:t>Пугачева Елена Александровна</w:t>
            </w:r>
          </w:p>
        </w:tc>
      </w:tr>
      <w:tr w:rsidR="00E01FD7" w:rsidRPr="005913F4" w:rsidTr="005913F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5913F4" w:rsidRDefault="005913F4" w:rsidP="00B42406">
            <w:pPr>
              <w:pStyle w:val="a8"/>
              <w:rPr>
                <w:b/>
                <w:vertAlign w:val="superscript"/>
              </w:rPr>
            </w:pPr>
            <w:r w:rsidRPr="005913F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5913F4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5913F4" w:rsidRDefault="005913F4" w:rsidP="00B42406">
            <w:pPr>
              <w:pStyle w:val="a8"/>
              <w:rPr>
                <w:b/>
                <w:vertAlign w:val="superscript"/>
              </w:rPr>
            </w:pPr>
            <w:r w:rsidRPr="005913F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5913F4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40" w:name="fio_users"/>
            <w:bookmarkEnd w:id="40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5913F4" w:rsidRDefault="005913F4" w:rsidP="00B42406">
            <w:pPr>
              <w:pStyle w:val="a8"/>
              <w:rPr>
                <w:b/>
                <w:vertAlign w:val="superscript"/>
              </w:rPr>
            </w:pPr>
            <w:r w:rsidRPr="005913F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5913F4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41" w:name="fio_users2"/>
            <w:bookmarkEnd w:id="41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5913F4" w:rsidRDefault="005913F4" w:rsidP="00B42406">
            <w:pPr>
              <w:pStyle w:val="a8"/>
              <w:rPr>
                <w:b/>
                <w:vertAlign w:val="superscript"/>
              </w:rPr>
            </w:pPr>
            <w:r w:rsidRPr="005913F4">
              <w:rPr>
                <w:vertAlign w:val="superscript"/>
              </w:rPr>
              <w:t>(Ф.И.О.)</w:t>
            </w:r>
          </w:p>
        </w:tc>
      </w:tr>
    </w:tbl>
    <w:p w:rsidR="007D1852" w:rsidRPr="008A7ED4" w:rsidRDefault="007D1852" w:rsidP="005E714A">
      <w:pPr>
        <w:spacing w:before="120"/>
      </w:pPr>
    </w:p>
    <w:sectPr w:rsidR="007D1852" w:rsidRPr="008A7ED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F1C" w:rsidRDefault="00040F1C" w:rsidP="0076042D">
      <w:pPr>
        <w:pStyle w:val="a9"/>
      </w:pPr>
      <w:r>
        <w:separator/>
      </w:r>
    </w:p>
  </w:endnote>
  <w:endnote w:type="continuationSeparator" w:id="0">
    <w:p w:rsidR="00040F1C" w:rsidRDefault="00040F1C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26A" w:rsidRDefault="00C0626A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2C5343" w:rsidTr="006A5662">
      <w:tc>
        <w:tcPr>
          <w:tcW w:w="4821" w:type="dxa"/>
          <w:shd w:val="clear" w:color="auto" w:fill="auto"/>
        </w:tcPr>
        <w:p w:rsidR="002C5343" w:rsidRPr="00234955" w:rsidRDefault="00583FF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9- О - 2327/2020/СОУТ</w:t>
          </w:r>
        </w:p>
      </w:tc>
      <w:tc>
        <w:tcPr>
          <w:tcW w:w="784" w:type="dxa"/>
          <w:shd w:val="clear" w:color="auto" w:fill="auto"/>
        </w:tcPr>
        <w:p w:rsidR="002C5343" w:rsidRPr="00234955" w:rsidRDefault="002C5343" w:rsidP="00234955">
          <w:pPr>
            <w:jc w:val="center"/>
            <w:rPr>
              <w:sz w:val="20"/>
              <w:szCs w:val="20"/>
            </w:rPr>
          </w:pPr>
          <w:bookmarkStart w:id="42" w:name="kolontitul2"/>
          <w:bookmarkEnd w:id="42"/>
        </w:p>
      </w:tc>
      <w:tc>
        <w:tcPr>
          <w:tcW w:w="4815" w:type="dxa"/>
          <w:shd w:val="clear" w:color="auto" w:fill="auto"/>
        </w:tcPr>
        <w:p w:rsidR="002C5343" w:rsidRPr="00234955" w:rsidRDefault="002C5343" w:rsidP="0023495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234955">
            <w:rPr>
              <w:rStyle w:val="ae"/>
              <w:sz w:val="20"/>
              <w:szCs w:val="20"/>
            </w:rPr>
            <w:t xml:space="preserve">Стр.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PAGE 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90273B">
            <w:rPr>
              <w:rStyle w:val="ae"/>
              <w:noProof/>
              <w:sz w:val="20"/>
              <w:szCs w:val="20"/>
            </w:rPr>
            <w:t>2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из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 </w:instrText>
          </w:r>
          <w:r w:rsidRPr="00234955">
            <w:rPr>
              <w:rStyle w:val="ae"/>
              <w:sz w:val="20"/>
              <w:szCs w:val="20"/>
              <w:lang w:val="en-US"/>
            </w:rPr>
            <w:instrText>SECTION</w:instrText>
          </w:r>
          <w:r w:rsidRPr="00234955">
            <w:rPr>
              <w:rStyle w:val="ae"/>
              <w:sz w:val="20"/>
              <w:szCs w:val="20"/>
            </w:rPr>
            <w:instrText xml:space="preserve">PAGES   \* MERGEFORMAT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90273B" w:rsidRPr="0090273B">
            <w:rPr>
              <w:rStyle w:val="ae"/>
              <w:noProof/>
              <w:sz w:val="20"/>
            </w:rPr>
            <w:t>3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E01FD7" w:rsidRPr="00966F7F" w:rsidRDefault="00E01FD7" w:rsidP="00E01FD7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2C5343" w:rsidRDefault="00E01FD7" w:rsidP="00E01FD7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26A" w:rsidRDefault="00C0626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F1C" w:rsidRDefault="00040F1C" w:rsidP="0076042D">
      <w:pPr>
        <w:pStyle w:val="a9"/>
      </w:pPr>
      <w:r>
        <w:separator/>
      </w:r>
    </w:p>
  </w:footnote>
  <w:footnote w:type="continuationSeparator" w:id="0">
    <w:p w:rsidR="00040F1C" w:rsidRDefault="00040F1C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26A" w:rsidRDefault="00C062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26A" w:rsidRDefault="00C0626A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26A" w:rsidRDefault="00C0626A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Служащие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0316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  "/>
    <w:docVar w:name="fill_date" w:val="26.11.2020"/>
    <w:docVar w:name="footer_num" w:val="Протокол № 9- О - 2327/2020/СОУТ"/>
    <w:docVar w:name="form" w:val="4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9- О - 2327/2020/СОУТ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Зал библиотеки"/>
    <w:docVar w:name="pers_guids" w:val="507BA3E80F584F6BAA13FCE38DDBAB8F@114-413-554 14"/>
    <w:docVar w:name="pers_snils" w:val="507BA3E80F584F6BAA13FCE38DDBAB8F@114-413-554 14"/>
    <w:docVar w:name="prikaz996n_z1" w:val="1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3A2A9A71DE514198B834CD119C69910C"/>
    <w:docVar w:name="rm_id" w:val="9"/>
    <w:docVar w:name="rm_name" w:val=" Библиотекарь "/>
    <w:docVar w:name="rm_number" w:val=" 9"/>
    <w:docVar w:name="si_err_main" w:val="6 %"/>
    <w:docVar w:name="si_guids" w:val="14E96A13CC5B49F4B548CD2A410F5257@33 7101@10.02.2020@09.02.2021~2E43919796AB4B578E237A573CA6E386@2798@21.11.2019@20.11.2020~AFD62AB6891F4024B182E6994B7A8113@77451237@29.10.2020@28.10.2021"/>
    <w:docVar w:name="si_guids_os" w:val="740106B077E44AE989BABD2DD1AAB250@143315@04.06.2019@03.06.2021"/>
    <w:docVar w:name="sign_date" w:val="26.11.2020"/>
    <w:docVar w:name="struct_info" w:val="    "/>
    <w:docVar w:name="template" w:val="osv_prg_sout.dot"/>
    <w:docVar w:name="test_date" w:val="   "/>
    <w:docVar w:name="timesmena" w:val="432"/>
    <w:docVar w:name="tools" w:val=" Не используются "/>
    <w:docVar w:name="unc_kut_flag" w:val="0"/>
    <w:docVar w:name="version" w:val="51"/>
    <w:docVar w:name="zona_name" w:val="Зал библиотеки"/>
    <w:docVar w:name="zona_time" w:val="50"/>
  </w:docVars>
  <w:rsids>
    <w:rsidRoot w:val="00040F1C"/>
    <w:rsid w:val="00025683"/>
    <w:rsid w:val="00040F1C"/>
    <w:rsid w:val="0004130D"/>
    <w:rsid w:val="00046815"/>
    <w:rsid w:val="0005566C"/>
    <w:rsid w:val="00057D8F"/>
    <w:rsid w:val="000624A8"/>
    <w:rsid w:val="000D1F5B"/>
    <w:rsid w:val="000E0734"/>
    <w:rsid w:val="000F3C2A"/>
    <w:rsid w:val="00110025"/>
    <w:rsid w:val="001429B1"/>
    <w:rsid w:val="00147BC1"/>
    <w:rsid w:val="001607C8"/>
    <w:rsid w:val="001F4D8D"/>
    <w:rsid w:val="00233EA8"/>
    <w:rsid w:val="00234932"/>
    <w:rsid w:val="00234955"/>
    <w:rsid w:val="002C5343"/>
    <w:rsid w:val="002E55C6"/>
    <w:rsid w:val="002E61D9"/>
    <w:rsid w:val="00305B2F"/>
    <w:rsid w:val="00367816"/>
    <w:rsid w:val="003876C3"/>
    <w:rsid w:val="003C24DB"/>
    <w:rsid w:val="00402CAC"/>
    <w:rsid w:val="00416DB6"/>
    <w:rsid w:val="00444410"/>
    <w:rsid w:val="004A47AD"/>
    <w:rsid w:val="004C4DB2"/>
    <w:rsid w:val="00515319"/>
    <w:rsid w:val="00563E94"/>
    <w:rsid w:val="00576095"/>
    <w:rsid w:val="00583FF0"/>
    <w:rsid w:val="005913F4"/>
    <w:rsid w:val="005A3A36"/>
    <w:rsid w:val="005B466C"/>
    <w:rsid w:val="005B7FE8"/>
    <w:rsid w:val="005C0A9A"/>
    <w:rsid w:val="005E714A"/>
    <w:rsid w:val="0069682B"/>
    <w:rsid w:val="006A5662"/>
    <w:rsid w:val="006C28B3"/>
    <w:rsid w:val="007049EB"/>
    <w:rsid w:val="00710271"/>
    <w:rsid w:val="00717C9F"/>
    <w:rsid w:val="00754D38"/>
    <w:rsid w:val="0076042D"/>
    <w:rsid w:val="007D1852"/>
    <w:rsid w:val="007D2CEA"/>
    <w:rsid w:val="007F144E"/>
    <w:rsid w:val="00883461"/>
    <w:rsid w:val="008A7ED4"/>
    <w:rsid w:val="008E68DE"/>
    <w:rsid w:val="0090273B"/>
    <w:rsid w:val="0090588D"/>
    <w:rsid w:val="0092778A"/>
    <w:rsid w:val="00967790"/>
    <w:rsid w:val="00A12349"/>
    <w:rsid w:val="00A91908"/>
    <w:rsid w:val="00AA4551"/>
    <w:rsid w:val="00AA46ED"/>
    <w:rsid w:val="00AA4DCC"/>
    <w:rsid w:val="00AD14A4"/>
    <w:rsid w:val="00AD7C32"/>
    <w:rsid w:val="00AF796F"/>
    <w:rsid w:val="00B17D8A"/>
    <w:rsid w:val="00B42406"/>
    <w:rsid w:val="00BA5029"/>
    <w:rsid w:val="00BC2F3C"/>
    <w:rsid w:val="00C02721"/>
    <w:rsid w:val="00C0626A"/>
    <w:rsid w:val="00C251A2"/>
    <w:rsid w:val="00C75C88"/>
    <w:rsid w:val="00CE3307"/>
    <w:rsid w:val="00D76DF8"/>
    <w:rsid w:val="00DB5302"/>
    <w:rsid w:val="00DD6B1F"/>
    <w:rsid w:val="00E01FD7"/>
    <w:rsid w:val="00E124F4"/>
    <w:rsid w:val="00E36337"/>
    <w:rsid w:val="00EB72AD"/>
    <w:rsid w:val="00EC37A1"/>
    <w:rsid w:val="00EF3DC4"/>
    <w:rsid w:val="00F0244D"/>
    <w:rsid w:val="00F37F6C"/>
    <w:rsid w:val="00F76072"/>
    <w:rsid w:val="00FB001B"/>
    <w:rsid w:val="00FC0401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20D40521-BA4C-421F-8858-6DC2E0A98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2</TotalTime>
  <Pages>3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2020-11-20T07:52:00Z</dcterms:created>
  <dcterms:modified xsi:type="dcterms:W3CDTF">2020-11-26T13:40:00Z</dcterms:modified>
</cp:coreProperties>
</file>